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F0B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Alan JOUST</w:t>
      </w:r>
      <w:r w:rsidR="007F7E8E">
        <w:rPr>
          <w:rFonts w:ascii="Times New Roman" w:hAnsi="Times New Roman" w:cs="Times New Roman"/>
          <w:sz w:val="24"/>
          <w:szCs w:val="24"/>
          <w:u w:val="single"/>
        </w:rPr>
        <w:t xml:space="preserve"> (SEINTJOUST)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(d.1419)</w:t>
      </w:r>
    </w:p>
    <w:p w:rsidR="006F0B38" w:rsidRDefault="006F0B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0B38" w:rsidRDefault="006F0B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0B38" w:rsidRDefault="006F0B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Alan(Alain)(q.v.).</w:t>
      </w:r>
    </w:p>
    <w:p w:rsidR="006F0B38" w:rsidRDefault="006F0B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21-365)</w:t>
      </w:r>
    </w:p>
    <w:p w:rsidR="006F0B38" w:rsidRDefault="006F0B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0B38" w:rsidRDefault="006F0B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0B38" w:rsidRDefault="006F0B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Feb.1419</w:t>
      </w:r>
      <w:r>
        <w:rPr>
          <w:rFonts w:ascii="Times New Roman" w:hAnsi="Times New Roman" w:cs="Times New Roman"/>
          <w:sz w:val="24"/>
          <w:szCs w:val="24"/>
        </w:rPr>
        <w:tab/>
        <w:t>He died.   (ibid.)</w:t>
      </w:r>
    </w:p>
    <w:p w:rsidR="006F0B38" w:rsidRDefault="006F0B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0B38" w:rsidRDefault="006F0B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0B38" w:rsidRPr="006F0B38" w:rsidRDefault="006F0B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April 2016</w:t>
      </w:r>
    </w:p>
    <w:sectPr w:rsidR="006F0B38" w:rsidRPr="006F0B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B38" w:rsidRDefault="006F0B38" w:rsidP="00E71FC3">
      <w:pPr>
        <w:spacing w:after="0" w:line="240" w:lineRule="auto"/>
      </w:pPr>
      <w:r>
        <w:separator/>
      </w:r>
    </w:p>
  </w:endnote>
  <w:endnote w:type="continuationSeparator" w:id="0">
    <w:p w:rsidR="006F0B38" w:rsidRDefault="006F0B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B38" w:rsidRDefault="006F0B38" w:rsidP="00E71FC3">
      <w:pPr>
        <w:spacing w:after="0" w:line="240" w:lineRule="auto"/>
      </w:pPr>
      <w:r>
        <w:separator/>
      </w:r>
    </w:p>
  </w:footnote>
  <w:footnote w:type="continuationSeparator" w:id="0">
    <w:p w:rsidR="006F0B38" w:rsidRDefault="006F0B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B38"/>
    <w:rsid w:val="006F0B38"/>
    <w:rsid w:val="007F7E8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CEA35"/>
  <w15:chartTrackingRefBased/>
  <w15:docId w15:val="{F4D51D1B-9D73-46E0-8DDB-CBC7CE3F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2016-04-23T18:53:00Z</dcterms:created>
  <dcterms:modified xsi:type="dcterms:W3CDTF">2016-04-23T18:55:00Z</dcterms:modified>
</cp:coreProperties>
</file>